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06FF0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MARYNER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34F3405A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72F88154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42865C0A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Agnes(q.v.), co-executrix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butcher(q.v.).</w:t>
      </w:r>
    </w:p>
    <w:p w14:paraId="3785D475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p.186)</w:t>
      </w:r>
    </w:p>
    <w:p w14:paraId="24346AC4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09F0A804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706A4784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outlawry for not appearing to </w:t>
      </w:r>
    </w:p>
    <w:p w14:paraId="38467748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answer them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Calcote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the other executor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</w:p>
    <w:p w14:paraId="025AE764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butcher(q.v.), touching a plea that he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them £12.</w:t>
      </w:r>
    </w:p>
    <w:p w14:paraId="746B9FD2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(ibid.) </w:t>
      </w:r>
    </w:p>
    <w:p w14:paraId="5FDF39D8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11BAFC4C" w14:textId="77777777" w:rsidR="002D654F" w:rsidRDefault="002D654F" w:rsidP="002D654F">
      <w:pPr>
        <w:rPr>
          <w:rFonts w:ascii="Times New Roman" w:hAnsi="Times New Roman" w:cs="Times New Roman"/>
          <w:sz w:val="24"/>
          <w:szCs w:val="24"/>
        </w:rPr>
      </w:pPr>
    </w:p>
    <w:p w14:paraId="4D6DA781" w14:textId="77777777" w:rsidR="002D654F" w:rsidRPr="00807D73" w:rsidRDefault="002D654F" w:rsidP="002D6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2021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EB939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C32B" w14:textId="77777777" w:rsidR="002D654F" w:rsidRDefault="002D654F" w:rsidP="009139A6">
      <w:r>
        <w:separator/>
      </w:r>
    </w:p>
  </w:endnote>
  <w:endnote w:type="continuationSeparator" w:id="0">
    <w:p w14:paraId="2429284E" w14:textId="77777777" w:rsidR="002D654F" w:rsidRDefault="002D65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CA9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B7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43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5FAA" w14:textId="77777777" w:rsidR="002D654F" w:rsidRDefault="002D654F" w:rsidP="009139A6">
      <w:r>
        <w:separator/>
      </w:r>
    </w:p>
  </w:footnote>
  <w:footnote w:type="continuationSeparator" w:id="0">
    <w:p w14:paraId="509D5E29" w14:textId="77777777" w:rsidR="002D654F" w:rsidRDefault="002D65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44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E5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8A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4F"/>
    <w:rsid w:val="000666E0"/>
    <w:rsid w:val="002510B7"/>
    <w:rsid w:val="002D654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7548A"/>
  <w15:chartTrackingRefBased/>
  <w15:docId w15:val="{C54CDCCB-9CA0-49B8-AD40-7222D612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4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2022-01-08T20:09:00Z</dcterms:created>
  <dcterms:modified xsi:type="dcterms:W3CDTF">2022-01-08T20:09:00Z</dcterms:modified>
</cp:coreProperties>
</file>